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70D" w:rsidRDefault="0041270D" w:rsidP="004127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Alan ROSE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1270D" w:rsidRDefault="0041270D" w:rsidP="004127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270D" w:rsidRDefault="0041270D" w:rsidP="004127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270D" w:rsidRDefault="0041270D" w:rsidP="004127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 into</w:t>
      </w:r>
    </w:p>
    <w:p w:rsidR="0041270D" w:rsidRDefault="0041270D" w:rsidP="004127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lands held by the late Sir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Lutterell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1270D" w:rsidRDefault="0041270D" w:rsidP="004127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258F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21-31)</w:t>
      </w:r>
    </w:p>
    <w:p w:rsidR="0041270D" w:rsidRDefault="0041270D" w:rsidP="004127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270D" w:rsidRDefault="0041270D" w:rsidP="004127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270D" w:rsidRPr="00B47A32" w:rsidRDefault="0041270D" w:rsidP="004127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</w:p>
    <w:p w:rsidR="00DD5B8A" w:rsidRPr="0041270D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4127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70D" w:rsidRDefault="0041270D" w:rsidP="00564E3C">
      <w:pPr>
        <w:spacing w:after="0" w:line="240" w:lineRule="auto"/>
      </w:pPr>
      <w:r>
        <w:separator/>
      </w:r>
    </w:p>
  </w:endnote>
  <w:endnote w:type="continuationSeparator" w:id="0">
    <w:p w:rsidR="0041270D" w:rsidRDefault="0041270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1270D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70D" w:rsidRDefault="0041270D" w:rsidP="00564E3C">
      <w:pPr>
        <w:spacing w:after="0" w:line="240" w:lineRule="auto"/>
      </w:pPr>
      <w:r>
        <w:separator/>
      </w:r>
    </w:p>
  </w:footnote>
  <w:footnote w:type="continuationSeparator" w:id="0">
    <w:p w:rsidR="0041270D" w:rsidRDefault="0041270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70D"/>
    <w:rsid w:val="00372DC6"/>
    <w:rsid w:val="0041270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340D6"/>
  <w15:chartTrackingRefBased/>
  <w15:docId w15:val="{0A0913B8-FF88-4E5B-9A34-32AA9FE9F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127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2015-10-10T10:30:00Z</dcterms:created>
  <dcterms:modified xsi:type="dcterms:W3CDTF">2015-10-10T10:30:00Z</dcterms:modified>
</cp:coreProperties>
</file>